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Welwyn Hatfield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Welwyn Hatfield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Welwyn Hatfield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Welwyn Hatfield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Welwyn Hatfield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Welwyn Hatfield are estimated to have a score of 1-2 on the PGSI (low-risk gambling), whilst </w:t>
      </w:r>
      <w:r w:rsidRPr="00773DF7">
        <w:rPr>
          <w:rFonts w:ascii="Libre Franklin Light" w:hAnsi="Libre Franklin Light" w:cs="Calibri Light"/>
          <w:b/>
          <w:bCs/>
          <w:color w:val="C45911" w:themeColor="accent2" w:themeShade="BF"/>
        </w:rPr>
        <w:t xml:space="preserve">4.3%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65.0% </w:t>
      </w:r>
      <w:r w:rsidRPr="004747BF">
        <w:rPr>
          <w:rFonts w:ascii="Libre Franklin Light" w:eastAsia="Times New Roman" w:hAnsi="Libre Franklin Light" w:cs="Calibri Light"/>
        </w:rPr>
        <w:t xml:space="preserve">of those respondents classified as PGSI 8+ in Welwyn Hatfield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Welwyn Hatfield is estimated to be </w:t>
      </w:r>
      <w:r w:rsidRPr="00773DF7">
        <w:rPr>
          <w:rFonts w:ascii="Libre Franklin Light" w:eastAsia="Times New Roman" w:hAnsi="Libre Franklin Light" w:cs="Calibri Light"/>
          <w:b/>
          <w:bCs/>
          <w:color w:val="C45911" w:themeColor="accent2" w:themeShade="BF"/>
        </w:rPr>
        <w:t xml:space="preserve">£2,589,951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Welwyn Hatfield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Welwyn Hatfield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Welwyn Hatfield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Welwyn Hatfield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elwyn Hatfiel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Welwyn Hatfield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elwyn Hatfiel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Welwyn Hatfield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11.6%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Welwyn Hatfield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65.0%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elwyn Hatfiel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Welwyn Hatfield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9.0%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Welwyn Hatfield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Welwyn Hatfield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65.8%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Welwyn Hatfield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Welwyn Hatfield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Welwyn Hatfield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£2,589,951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Welwyn Hatfield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£42,186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£872,431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£62,498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£17,578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£32,225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£1,563,033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£2,589,951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Welwyn Hatfield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Welwyn Hatfield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25.4%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Welwyn Hatfield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Welwyn Hatfield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Welwyn Hatfield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Welwyn Hatfield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Welwyn Hatfield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25.4%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Welwyn Hatfield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21.2%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Welwyn Hatfield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21.6%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Welwyn Hatfield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5.4%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Welwyn Hatfield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Welwyn Hatfield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28D20DB-587C-4BC8-8F83-239EC1D1C17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